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F4EA97" w14:textId="77777777" w:rsidR="005D4DCD" w:rsidRDefault="005D4DCD" w:rsidP="005D4DC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Robert SWAYNE</w:t>
      </w:r>
      <w:r>
        <w:rPr>
          <w:rFonts w:cs="Times New Roman"/>
          <w:szCs w:val="24"/>
        </w:rPr>
        <w:t xml:space="preserve">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1465 -      )</w:t>
      </w:r>
    </w:p>
    <w:p w14:paraId="34D85E20" w14:textId="77777777" w:rsidR="005D4DCD" w:rsidRDefault="005D4DCD" w:rsidP="005D4DCD">
      <w:pPr>
        <w:pStyle w:val="NoSpacing"/>
        <w:rPr>
          <w:rFonts w:cs="Times New Roman"/>
          <w:szCs w:val="24"/>
        </w:rPr>
      </w:pPr>
    </w:p>
    <w:p w14:paraId="6B9FBF19" w14:textId="77777777" w:rsidR="005D4DCD" w:rsidRDefault="005D4DCD" w:rsidP="005D4DCD">
      <w:pPr>
        <w:pStyle w:val="NoSpacing"/>
        <w:rPr>
          <w:rFonts w:cs="Times New Roman"/>
          <w:szCs w:val="24"/>
        </w:rPr>
      </w:pPr>
    </w:p>
    <w:p w14:paraId="6A731B3D" w14:textId="77777777" w:rsidR="005D4DCD" w:rsidRDefault="005D4DCD" w:rsidP="005D4DC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Son of William Swayne (1444-</w:t>
      </w:r>
      <w:proofErr w:type="gramStart"/>
      <w:r>
        <w:rPr>
          <w:rFonts w:cs="Times New Roman"/>
          <w:szCs w:val="24"/>
        </w:rPr>
        <w:t>1500)(</w:t>
      </w:r>
      <w:proofErr w:type="gramEnd"/>
      <w:r>
        <w:rPr>
          <w:rFonts w:cs="Times New Roman"/>
          <w:szCs w:val="24"/>
        </w:rPr>
        <w:t>q.v.).</w:t>
      </w:r>
    </w:p>
    <w:p w14:paraId="5CE8E86C" w14:textId="77777777" w:rsidR="005D4DCD" w:rsidRDefault="005D4DCD" w:rsidP="005D4DC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(“UK and Ireland, Find A Grave Index, 1300s – current”) and (FamilySearch)</w:t>
      </w:r>
    </w:p>
    <w:p w14:paraId="6E295B56" w14:textId="77777777" w:rsidR="005D4DCD" w:rsidRDefault="005D4DCD" w:rsidP="005D4DC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= Joanne Salle(q.v.)</w:t>
      </w:r>
    </w:p>
    <w:p w14:paraId="43A1E5DB" w14:textId="77777777" w:rsidR="005D4DCD" w:rsidRDefault="005D4DCD" w:rsidP="005D4DC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(ibid.)</w:t>
      </w:r>
    </w:p>
    <w:p w14:paraId="34FBE6E3" w14:textId="77777777" w:rsidR="005D4DCD" w:rsidRDefault="005D4DCD" w:rsidP="005D4DC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Son:    William (1480-1531)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ibid.)</w:t>
      </w:r>
    </w:p>
    <w:p w14:paraId="3ED5749F" w14:textId="77777777" w:rsidR="005D4DCD" w:rsidRDefault="005D4DCD" w:rsidP="005D4DCD">
      <w:pPr>
        <w:pStyle w:val="NoSpacing"/>
        <w:rPr>
          <w:rFonts w:cs="Times New Roman"/>
          <w:szCs w:val="24"/>
        </w:rPr>
      </w:pPr>
    </w:p>
    <w:p w14:paraId="1DE7CFA8" w14:textId="77777777" w:rsidR="005D4DCD" w:rsidRDefault="005D4DCD" w:rsidP="005D4DCD">
      <w:pPr>
        <w:pStyle w:val="NoSpacing"/>
        <w:rPr>
          <w:rFonts w:cs="Times New Roman"/>
          <w:szCs w:val="24"/>
        </w:rPr>
      </w:pPr>
    </w:p>
    <w:p w14:paraId="611615FA" w14:textId="77777777" w:rsidR="005D4DCD" w:rsidRDefault="005D4DCD" w:rsidP="005D4DC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4 September 2023</w:t>
      </w:r>
    </w:p>
    <w:p w14:paraId="05A125B5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A142BA" w14:textId="77777777" w:rsidR="005D4DCD" w:rsidRDefault="005D4DCD" w:rsidP="009139A6">
      <w:r>
        <w:separator/>
      </w:r>
    </w:p>
  </w:endnote>
  <w:endnote w:type="continuationSeparator" w:id="0">
    <w:p w14:paraId="12BB029A" w14:textId="77777777" w:rsidR="005D4DCD" w:rsidRDefault="005D4DCD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6C2D3D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3386A7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D1567F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30540B" w14:textId="77777777" w:rsidR="005D4DCD" w:rsidRDefault="005D4DCD" w:rsidP="009139A6">
      <w:r>
        <w:separator/>
      </w:r>
    </w:p>
  </w:footnote>
  <w:footnote w:type="continuationSeparator" w:id="0">
    <w:p w14:paraId="3327F521" w14:textId="77777777" w:rsidR="005D4DCD" w:rsidRDefault="005D4DCD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0BDCE0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8DA455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1B0A36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4DCD"/>
    <w:rsid w:val="000666E0"/>
    <w:rsid w:val="002510B7"/>
    <w:rsid w:val="005C130B"/>
    <w:rsid w:val="005D4DCD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2DA373"/>
  <w15:chartTrackingRefBased/>
  <w15:docId w15:val="{67D856BC-4910-4034-9686-ED99527F58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36</Words>
  <Characters>206</Characters>
  <Application>Microsoft Office Word</Application>
  <DocSecurity>0</DocSecurity>
  <Lines>1</Lines>
  <Paragraphs>1</Paragraphs>
  <ScaleCrop>false</ScaleCrop>
  <Company/>
  <LinksUpToDate>false</LinksUpToDate>
  <CharactersWithSpaces>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2023-09-05T08:37:00Z</dcterms:created>
  <dcterms:modified xsi:type="dcterms:W3CDTF">2023-09-05T08:37:00Z</dcterms:modified>
</cp:coreProperties>
</file>